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4766B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BAYLLE</w:t>
      </w:r>
      <w:r>
        <w:rPr>
          <w:rFonts w:ascii="Times New Roman" w:hAnsi="Times New Roman" w:cs="Times New Roman"/>
          <w:sz w:val="24"/>
          <w:szCs w:val="24"/>
        </w:rPr>
        <w:t xml:space="preserve">      (fl.1480)</w:t>
      </w:r>
    </w:p>
    <w:p w14:paraId="0E1FA5BD" w14:textId="7A7409DF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B96F7C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6F260658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CE5123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B663C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Browne, cutler(q.v.)</w:t>
      </w:r>
    </w:p>
    <w:p w14:paraId="1E5DE052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2735912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CD29D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98D163" w14:textId="77777777" w:rsidR="00A54B28" w:rsidRDefault="00A54B28" w:rsidP="00A54B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188999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2A3E8" w14:textId="77777777" w:rsidR="00231F26" w:rsidRDefault="00231F26" w:rsidP="009139A6">
      <w:r>
        <w:separator/>
      </w:r>
    </w:p>
  </w:endnote>
  <w:endnote w:type="continuationSeparator" w:id="0">
    <w:p w14:paraId="103F1C64" w14:textId="77777777" w:rsidR="00231F26" w:rsidRDefault="00231F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7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2D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696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A842" w14:textId="77777777" w:rsidR="00231F26" w:rsidRDefault="00231F26" w:rsidP="009139A6">
      <w:r>
        <w:separator/>
      </w:r>
    </w:p>
  </w:footnote>
  <w:footnote w:type="continuationSeparator" w:id="0">
    <w:p w14:paraId="088F9CC0" w14:textId="77777777" w:rsidR="00231F26" w:rsidRDefault="00231F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5F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5C7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23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B28"/>
    <w:rsid w:val="000666E0"/>
    <w:rsid w:val="00231F26"/>
    <w:rsid w:val="002510B7"/>
    <w:rsid w:val="005C130B"/>
    <w:rsid w:val="00826F5C"/>
    <w:rsid w:val="009139A6"/>
    <w:rsid w:val="009448BB"/>
    <w:rsid w:val="00A3176C"/>
    <w:rsid w:val="00A54B28"/>
    <w:rsid w:val="00AE65F8"/>
    <w:rsid w:val="00B96F7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50540"/>
  <w15:chartTrackingRefBased/>
  <w15:docId w15:val="{8F629A1D-9C48-4927-97B4-B2689F12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2022-05-05T19:33:00Z</dcterms:created>
  <dcterms:modified xsi:type="dcterms:W3CDTF">2023-02-28T19:37:00Z</dcterms:modified>
</cp:coreProperties>
</file>